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F0F4C" w14:textId="6151A9D9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Datum</w:t>
      </w:r>
      <w:r w:rsidR="00ED6CAF" w:rsidRPr="00164FEB">
        <w:rPr>
          <w:rFonts w:ascii="Segoe UI" w:hAnsi="Segoe UI" w:cs="Segoe UI"/>
          <w:sz w:val="20"/>
          <w:szCs w:val="20"/>
        </w:rPr>
        <w:t xml:space="preserve">: </w:t>
      </w:r>
      <w:r w:rsidR="00DC3B48">
        <w:rPr>
          <w:rFonts w:ascii="Segoe UI" w:hAnsi="Segoe UI" w:cs="Segoe UI"/>
          <w:sz w:val="20"/>
          <w:szCs w:val="20"/>
        </w:rPr>
        <w:t>______________</w:t>
      </w:r>
      <w:r w:rsidR="006A4639">
        <w:rPr>
          <w:rFonts w:ascii="Segoe UI" w:hAnsi="Segoe UI" w:cs="Segoe UI"/>
          <w:sz w:val="20"/>
          <w:szCs w:val="20"/>
        </w:rPr>
        <w:t>_</w:t>
      </w:r>
    </w:p>
    <w:p w14:paraId="720A9A6B" w14:textId="77777777" w:rsidR="00EC1379" w:rsidRDefault="00EC1379" w:rsidP="00EC1379">
      <w:pPr>
        <w:rPr>
          <w:rFonts w:ascii="Segoe UI" w:hAnsi="Segoe UI" w:cs="Segoe UI"/>
          <w:sz w:val="20"/>
          <w:szCs w:val="20"/>
        </w:rPr>
      </w:pPr>
    </w:p>
    <w:p w14:paraId="46E52035" w14:textId="77777777" w:rsidR="00675578" w:rsidRPr="00164FEB" w:rsidRDefault="00675578" w:rsidP="00EC1379">
      <w:pPr>
        <w:rPr>
          <w:rFonts w:ascii="Segoe UI" w:hAnsi="Segoe UI" w:cs="Segoe UI"/>
          <w:sz w:val="20"/>
          <w:szCs w:val="20"/>
        </w:rPr>
      </w:pPr>
    </w:p>
    <w:p w14:paraId="046D6251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73616A3B" w14:textId="0917FBCA" w:rsidR="00EC1379" w:rsidRPr="00164FEB" w:rsidRDefault="00CD2D47" w:rsidP="00EC1379">
      <w:pPr>
        <w:pStyle w:val="Naslov4"/>
        <w:rPr>
          <w:rFonts w:ascii="Segoe UI" w:hAnsi="Segoe UI" w:cs="Segoe UI"/>
        </w:rPr>
      </w:pPr>
      <w:r w:rsidRPr="00164FEB">
        <w:rPr>
          <w:rFonts w:ascii="Segoe UI" w:hAnsi="Segoe UI" w:cs="Segoe UI"/>
        </w:rPr>
        <w:t>PODATKI O PONUDNIKU</w:t>
      </w:r>
    </w:p>
    <w:p w14:paraId="7B354B19" w14:textId="77777777" w:rsidR="00EC1379" w:rsidRPr="00164FEB" w:rsidRDefault="00EC1379" w:rsidP="00EC1379">
      <w:pPr>
        <w:jc w:val="center"/>
        <w:rPr>
          <w:rFonts w:ascii="Segoe UI" w:hAnsi="Segoe UI" w:cs="Segoe UI"/>
          <w:b/>
          <w:bCs/>
          <w:sz w:val="20"/>
          <w:szCs w:val="20"/>
        </w:rPr>
      </w:pPr>
    </w:p>
    <w:p w14:paraId="468EED0D" w14:textId="77777777" w:rsidR="00F17FE6" w:rsidRPr="00164FEB" w:rsidRDefault="00F17FE6" w:rsidP="00164FEB">
      <w:pPr>
        <w:jc w:val="center"/>
        <w:rPr>
          <w:rFonts w:ascii="Segoe UI" w:hAnsi="Segoe UI" w:cs="Segoe UI"/>
          <w:b/>
          <w:bCs/>
          <w:sz w:val="20"/>
          <w:szCs w:val="20"/>
        </w:rPr>
      </w:pPr>
    </w:p>
    <w:p w14:paraId="7428E602" w14:textId="4421600C" w:rsidR="00164FEB" w:rsidRPr="00DC3B48" w:rsidRDefault="00EC1379" w:rsidP="00164FEB">
      <w:pPr>
        <w:jc w:val="center"/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Predmet javnega naročila – po postopku zbiranja ponudb:</w:t>
      </w:r>
    </w:p>
    <w:p w14:paraId="4F6E73FD" w14:textId="77777777" w:rsidR="00DC3B48" w:rsidRPr="00DC3B48" w:rsidRDefault="00DC3B48" w:rsidP="00AD3BBF">
      <w:pPr>
        <w:jc w:val="center"/>
        <w:rPr>
          <w:rFonts w:ascii="Segoe UI" w:hAnsi="Segoe UI" w:cs="Segoe UI"/>
          <w:b/>
          <w:sz w:val="21"/>
          <w:szCs w:val="21"/>
        </w:rPr>
      </w:pPr>
    </w:p>
    <w:p w14:paraId="3AB223A9" w14:textId="77777777" w:rsidR="006E4454" w:rsidRDefault="006E4454" w:rsidP="006E4454">
      <w:pPr>
        <w:jc w:val="center"/>
        <w:rPr>
          <w:rFonts w:ascii="Segoe UI Semibold" w:hAnsi="Segoe UI Semibold" w:cs="Segoe UI Semibold"/>
        </w:rPr>
      </w:pPr>
      <w:r w:rsidRPr="00465B96">
        <w:rPr>
          <w:rFonts w:ascii="Segoe UI Semibold" w:hAnsi="Segoe UI Semibold" w:cs="Segoe UI Semibold"/>
        </w:rPr>
        <w:t>ZA</w:t>
      </w:r>
      <w:r>
        <w:rPr>
          <w:rFonts w:ascii="Segoe UI Semibold" w:hAnsi="Segoe UI Semibold" w:cs="Segoe UI Semibold"/>
        </w:rPr>
        <w:t xml:space="preserve"> IZDELAVO PROJEKTNE DOKUMENTACIJE ZA RUŠITEV OBJEKTA IN UREDITEV PARKIRIŠČA NA LOKACIJI »BIVŠE MEHANIČNE DELAVNICE« V VIPAVI</w:t>
      </w:r>
    </w:p>
    <w:p w14:paraId="38635F1E" w14:textId="77777777" w:rsidR="00675578" w:rsidRDefault="00675578" w:rsidP="00EC1379">
      <w:pPr>
        <w:rPr>
          <w:rFonts w:ascii="Segoe UI" w:hAnsi="Segoe UI" w:cs="Segoe UI"/>
          <w:b/>
          <w:sz w:val="21"/>
          <w:szCs w:val="21"/>
        </w:rPr>
      </w:pPr>
    </w:p>
    <w:p w14:paraId="593A28C7" w14:textId="77777777" w:rsidR="004457D5" w:rsidRPr="00DC3B48" w:rsidRDefault="004457D5" w:rsidP="00EC1379">
      <w:pPr>
        <w:rPr>
          <w:rFonts w:ascii="Segoe UI" w:hAnsi="Segoe UI" w:cs="Segoe UI"/>
          <w:b/>
          <w:sz w:val="21"/>
          <w:szCs w:val="21"/>
        </w:rPr>
      </w:pPr>
    </w:p>
    <w:p w14:paraId="24A2F43D" w14:textId="77777777" w:rsidR="00EC1379" w:rsidRPr="00DC3B48" w:rsidRDefault="00EC1379" w:rsidP="00EC1379">
      <w:pPr>
        <w:rPr>
          <w:rFonts w:ascii="Segoe UI Semibold" w:hAnsi="Segoe UI Semibold" w:cs="Segoe UI Semibold"/>
          <w:sz w:val="21"/>
          <w:szCs w:val="21"/>
        </w:rPr>
      </w:pPr>
      <w:r w:rsidRPr="00DC3B48">
        <w:rPr>
          <w:rFonts w:ascii="Segoe UI Semibold" w:hAnsi="Segoe UI Semibold" w:cs="Segoe UI Semibold"/>
          <w:sz w:val="21"/>
          <w:szCs w:val="21"/>
        </w:rPr>
        <w:t>Podatki o ponudniku:</w:t>
      </w:r>
    </w:p>
    <w:p w14:paraId="1A807FC2" w14:textId="77777777" w:rsidR="00F17FE6" w:rsidRPr="00DC3B48" w:rsidRDefault="00F17FE6" w:rsidP="00EC1379">
      <w:pPr>
        <w:rPr>
          <w:rFonts w:ascii="Segoe UI" w:hAnsi="Segoe UI" w:cs="Segoe UI"/>
          <w:sz w:val="21"/>
          <w:szCs w:val="21"/>
        </w:rPr>
      </w:pPr>
    </w:p>
    <w:p w14:paraId="4EB206C6" w14:textId="731EFC00" w:rsidR="00EC1379" w:rsidRPr="00DC3B48" w:rsidRDefault="00EC1379" w:rsidP="00DC3B48">
      <w:pPr>
        <w:pStyle w:val="Odstavekseznama"/>
        <w:numPr>
          <w:ilvl w:val="0"/>
          <w:numId w:val="3"/>
        </w:numPr>
        <w:ind w:left="284" w:hanging="284"/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Podjetje:</w:t>
      </w:r>
    </w:p>
    <w:p w14:paraId="1EBAB6D8" w14:textId="77777777" w:rsidR="00164FEB" w:rsidRPr="00DC3B48" w:rsidRDefault="00164FEB" w:rsidP="00EC1379">
      <w:pPr>
        <w:rPr>
          <w:rFonts w:ascii="Segoe UI" w:hAnsi="Segoe UI" w:cs="Segoe UI"/>
          <w:sz w:val="21"/>
          <w:szCs w:val="21"/>
        </w:rPr>
      </w:pPr>
    </w:p>
    <w:p w14:paraId="7C0538EF" w14:textId="77777777" w:rsidR="00F17FE6" w:rsidRPr="00DC3B48" w:rsidRDefault="00F17FE6" w:rsidP="00EC1379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__________________________________________________________________</w:t>
      </w:r>
      <w:r w:rsidR="000964A9" w:rsidRPr="00DC3B48">
        <w:rPr>
          <w:rFonts w:ascii="Segoe UI" w:hAnsi="Segoe UI" w:cs="Segoe UI"/>
          <w:sz w:val="21"/>
          <w:szCs w:val="21"/>
        </w:rPr>
        <w:t>________________________</w:t>
      </w:r>
    </w:p>
    <w:p w14:paraId="6F661910" w14:textId="77777777" w:rsidR="00F17FE6" w:rsidRPr="00DC3B48" w:rsidRDefault="00F17FE6" w:rsidP="00EC1379">
      <w:pPr>
        <w:rPr>
          <w:rFonts w:ascii="Segoe UI" w:hAnsi="Segoe UI" w:cs="Segoe UI"/>
          <w:sz w:val="21"/>
          <w:szCs w:val="21"/>
        </w:rPr>
      </w:pPr>
    </w:p>
    <w:p w14:paraId="3ADC7EE9" w14:textId="77777777" w:rsidR="00EC1379" w:rsidRPr="00DC3B48" w:rsidRDefault="00EC1379" w:rsidP="00EC1379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2. Zakoniti zastopnik:</w:t>
      </w:r>
    </w:p>
    <w:p w14:paraId="37FD937A" w14:textId="77777777" w:rsidR="00164FEB" w:rsidRPr="00DC3B48" w:rsidRDefault="00164FEB" w:rsidP="00EC1379">
      <w:pPr>
        <w:rPr>
          <w:rFonts w:ascii="Segoe UI" w:hAnsi="Segoe UI" w:cs="Segoe UI"/>
          <w:sz w:val="21"/>
          <w:szCs w:val="21"/>
        </w:rPr>
      </w:pPr>
    </w:p>
    <w:p w14:paraId="160F7934" w14:textId="77777777" w:rsidR="00F17FE6" w:rsidRPr="00DC3B48" w:rsidRDefault="00F17FE6" w:rsidP="00EC1379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DC3B48">
        <w:rPr>
          <w:rFonts w:ascii="Segoe UI" w:hAnsi="Segoe UI" w:cs="Segoe UI"/>
          <w:sz w:val="21"/>
          <w:szCs w:val="21"/>
        </w:rPr>
        <w:t>_______________________</w:t>
      </w:r>
    </w:p>
    <w:p w14:paraId="6AA9771C" w14:textId="77777777" w:rsidR="00F17FE6" w:rsidRPr="00DC3B48" w:rsidRDefault="00F17FE6" w:rsidP="00EC1379">
      <w:pPr>
        <w:rPr>
          <w:rFonts w:ascii="Segoe UI" w:hAnsi="Segoe UI" w:cs="Segoe UI"/>
          <w:sz w:val="21"/>
          <w:szCs w:val="21"/>
        </w:rPr>
      </w:pPr>
    </w:p>
    <w:p w14:paraId="024B685C" w14:textId="243FF86C" w:rsidR="00EC1379" w:rsidRPr="00DC3B48" w:rsidRDefault="00EC1379" w:rsidP="00EC1379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3. Davčna številka:</w:t>
      </w:r>
      <w:r w:rsidR="00DC3B48" w:rsidRPr="00DC3B48">
        <w:rPr>
          <w:rFonts w:ascii="Segoe UI" w:hAnsi="Segoe UI" w:cs="Segoe UI"/>
          <w:sz w:val="21"/>
          <w:szCs w:val="21"/>
        </w:rPr>
        <w:tab/>
      </w:r>
      <w:r w:rsidR="00DC3B48" w:rsidRPr="00DC3B48">
        <w:rPr>
          <w:rFonts w:ascii="Segoe UI" w:hAnsi="Segoe UI" w:cs="Segoe UI"/>
          <w:sz w:val="21"/>
          <w:szCs w:val="21"/>
        </w:rPr>
        <w:tab/>
      </w:r>
      <w:r w:rsidR="00DC3B48" w:rsidRPr="00DC3B48">
        <w:rPr>
          <w:rFonts w:ascii="Segoe UI" w:hAnsi="Segoe UI" w:cs="Segoe UI"/>
          <w:sz w:val="21"/>
          <w:szCs w:val="21"/>
        </w:rPr>
        <w:tab/>
      </w:r>
      <w:r w:rsidR="00DC3B48" w:rsidRPr="00DC3B48">
        <w:rPr>
          <w:rFonts w:ascii="Segoe UI" w:hAnsi="Segoe UI" w:cs="Segoe UI"/>
          <w:sz w:val="21"/>
          <w:szCs w:val="21"/>
        </w:rPr>
        <w:tab/>
      </w:r>
      <w:r w:rsidRPr="00DC3B48">
        <w:rPr>
          <w:rFonts w:ascii="Segoe UI" w:hAnsi="Segoe UI" w:cs="Segoe UI"/>
          <w:sz w:val="21"/>
          <w:szCs w:val="21"/>
        </w:rPr>
        <w:t>4. Matična številka:</w:t>
      </w:r>
    </w:p>
    <w:p w14:paraId="21EF3637" w14:textId="77777777" w:rsidR="00164FEB" w:rsidRPr="00DC3B48" w:rsidRDefault="00164FEB" w:rsidP="00EC1379">
      <w:pPr>
        <w:rPr>
          <w:rFonts w:ascii="Segoe UI" w:hAnsi="Segoe UI" w:cs="Segoe UI"/>
          <w:sz w:val="21"/>
          <w:szCs w:val="21"/>
        </w:rPr>
      </w:pPr>
    </w:p>
    <w:p w14:paraId="70FF9693" w14:textId="537B66EE" w:rsidR="00F17FE6" w:rsidRPr="00DC3B48" w:rsidRDefault="00F17FE6" w:rsidP="00EC1379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____________________________________</w:t>
      </w:r>
      <w:r w:rsidR="00DC3B48" w:rsidRPr="00DC3B48">
        <w:rPr>
          <w:rFonts w:ascii="Segoe UI" w:hAnsi="Segoe UI" w:cs="Segoe UI"/>
          <w:sz w:val="21"/>
          <w:szCs w:val="21"/>
        </w:rPr>
        <w:t>_</w:t>
      </w:r>
      <w:r w:rsidR="00DC3B48" w:rsidRPr="00DC3B48">
        <w:rPr>
          <w:rFonts w:ascii="Segoe UI" w:hAnsi="Segoe UI" w:cs="Segoe UI"/>
          <w:sz w:val="21"/>
          <w:szCs w:val="21"/>
        </w:rPr>
        <w:tab/>
      </w:r>
      <w:r w:rsidR="00DC3B48" w:rsidRPr="00DC3B48">
        <w:rPr>
          <w:rFonts w:ascii="Segoe UI" w:hAnsi="Segoe UI" w:cs="Segoe UI"/>
          <w:sz w:val="21"/>
          <w:szCs w:val="21"/>
        </w:rPr>
        <w:tab/>
        <w:t>_______________________________________</w:t>
      </w:r>
      <w:r w:rsidR="00DC3B48">
        <w:rPr>
          <w:rFonts w:ascii="Segoe UI" w:hAnsi="Segoe UI" w:cs="Segoe UI"/>
          <w:sz w:val="21"/>
          <w:szCs w:val="21"/>
        </w:rPr>
        <w:t>__</w:t>
      </w:r>
    </w:p>
    <w:p w14:paraId="184077E5" w14:textId="77777777" w:rsidR="00F17FE6" w:rsidRPr="00DC3B48" w:rsidRDefault="00F17FE6" w:rsidP="00EC1379">
      <w:pPr>
        <w:rPr>
          <w:rFonts w:ascii="Segoe UI" w:hAnsi="Segoe UI" w:cs="Segoe UI"/>
          <w:sz w:val="21"/>
          <w:szCs w:val="21"/>
        </w:rPr>
      </w:pPr>
    </w:p>
    <w:p w14:paraId="7C4454A5" w14:textId="77777777" w:rsidR="00EC1379" w:rsidRPr="00DC3B48" w:rsidRDefault="00EC1379" w:rsidP="00EC1379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5. Naslov:</w:t>
      </w:r>
    </w:p>
    <w:p w14:paraId="64703094" w14:textId="77777777" w:rsidR="00164FEB" w:rsidRPr="00DC3B48" w:rsidRDefault="00164FEB" w:rsidP="00EC1379">
      <w:pPr>
        <w:rPr>
          <w:rFonts w:ascii="Segoe UI" w:hAnsi="Segoe UI" w:cs="Segoe UI"/>
          <w:sz w:val="21"/>
          <w:szCs w:val="21"/>
        </w:rPr>
      </w:pPr>
    </w:p>
    <w:p w14:paraId="3F049AAC" w14:textId="77777777" w:rsidR="00F17FE6" w:rsidRPr="00DC3B48" w:rsidRDefault="00F17FE6" w:rsidP="00EC1379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DC3B48">
        <w:rPr>
          <w:rFonts w:ascii="Segoe UI" w:hAnsi="Segoe UI" w:cs="Segoe UI"/>
          <w:sz w:val="21"/>
          <w:szCs w:val="21"/>
        </w:rPr>
        <w:t>_______________________</w:t>
      </w:r>
    </w:p>
    <w:p w14:paraId="2EAE8A75" w14:textId="77777777" w:rsidR="00F17FE6" w:rsidRPr="00DC3B48" w:rsidRDefault="00F17FE6" w:rsidP="00EC1379">
      <w:pPr>
        <w:rPr>
          <w:rFonts w:ascii="Segoe UI" w:hAnsi="Segoe UI" w:cs="Segoe UI"/>
          <w:sz w:val="21"/>
          <w:szCs w:val="21"/>
        </w:rPr>
      </w:pPr>
    </w:p>
    <w:p w14:paraId="79027966" w14:textId="77777777" w:rsidR="00EE34B0" w:rsidRPr="00DC3B48" w:rsidRDefault="00EC1379" w:rsidP="00EC1379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6. Številka telefona in telefaksa:</w:t>
      </w:r>
    </w:p>
    <w:p w14:paraId="6EF84885" w14:textId="77777777" w:rsidR="00164FEB" w:rsidRPr="00DC3B48" w:rsidRDefault="00164FEB" w:rsidP="00EE34B0">
      <w:pPr>
        <w:rPr>
          <w:rFonts w:ascii="Segoe UI" w:hAnsi="Segoe UI" w:cs="Segoe UI"/>
          <w:sz w:val="21"/>
          <w:szCs w:val="21"/>
        </w:rPr>
      </w:pPr>
    </w:p>
    <w:p w14:paraId="460309EE" w14:textId="77777777" w:rsidR="00EE34B0" w:rsidRPr="00DC3B48" w:rsidRDefault="00F17FE6" w:rsidP="00EE34B0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DC3B48">
        <w:rPr>
          <w:rFonts w:ascii="Segoe UI" w:hAnsi="Segoe UI" w:cs="Segoe UI"/>
          <w:sz w:val="21"/>
          <w:szCs w:val="21"/>
        </w:rPr>
        <w:t>_______________________</w:t>
      </w:r>
    </w:p>
    <w:p w14:paraId="7DA0D3C9" w14:textId="77777777" w:rsidR="00EE34B0" w:rsidRPr="00DC3B48" w:rsidRDefault="00EE34B0" w:rsidP="00EE34B0">
      <w:pPr>
        <w:rPr>
          <w:rFonts w:ascii="Segoe UI" w:hAnsi="Segoe UI" w:cs="Segoe UI"/>
          <w:sz w:val="21"/>
          <w:szCs w:val="21"/>
        </w:rPr>
      </w:pPr>
    </w:p>
    <w:p w14:paraId="1DE9CE8B" w14:textId="77777777" w:rsidR="00EE34B0" w:rsidRPr="00DC3B48" w:rsidRDefault="00EE34B0" w:rsidP="00EE34B0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7. Elektronski naslov:</w:t>
      </w:r>
    </w:p>
    <w:p w14:paraId="2DA55C2D" w14:textId="77777777" w:rsidR="00164FEB" w:rsidRPr="00DC3B48" w:rsidRDefault="00164FEB" w:rsidP="00EE34B0">
      <w:pPr>
        <w:rPr>
          <w:rFonts w:ascii="Segoe UI" w:hAnsi="Segoe UI" w:cs="Segoe UI"/>
          <w:sz w:val="21"/>
          <w:szCs w:val="21"/>
        </w:rPr>
      </w:pPr>
    </w:p>
    <w:p w14:paraId="3BCDEE3C" w14:textId="77777777" w:rsidR="00EE34B0" w:rsidRPr="00DC3B48" w:rsidRDefault="00EE34B0" w:rsidP="00EE34B0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DC3B48">
        <w:rPr>
          <w:rFonts w:ascii="Segoe UI" w:hAnsi="Segoe UI" w:cs="Segoe UI"/>
          <w:sz w:val="21"/>
          <w:szCs w:val="21"/>
        </w:rPr>
        <w:t>_______________________</w:t>
      </w:r>
    </w:p>
    <w:p w14:paraId="66393D00" w14:textId="77777777" w:rsidR="00F17FE6" w:rsidRPr="00DC3B48" w:rsidRDefault="00F17FE6" w:rsidP="00EC1379">
      <w:pPr>
        <w:rPr>
          <w:rFonts w:ascii="Segoe UI" w:hAnsi="Segoe UI" w:cs="Segoe UI"/>
          <w:sz w:val="21"/>
          <w:szCs w:val="21"/>
        </w:rPr>
      </w:pPr>
    </w:p>
    <w:p w14:paraId="3CE61499" w14:textId="77777777" w:rsidR="00EC1379" w:rsidRPr="00DC3B48" w:rsidRDefault="00EE34B0" w:rsidP="00EC1379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8</w:t>
      </w:r>
      <w:r w:rsidR="00EC1379" w:rsidRPr="00DC3B48">
        <w:rPr>
          <w:rFonts w:ascii="Segoe UI" w:hAnsi="Segoe UI" w:cs="Segoe UI"/>
          <w:sz w:val="21"/>
          <w:szCs w:val="21"/>
        </w:rPr>
        <w:t>. Kontaktna oseba:</w:t>
      </w:r>
    </w:p>
    <w:p w14:paraId="61B10520" w14:textId="77777777" w:rsidR="00164FEB" w:rsidRPr="00DC3B48" w:rsidRDefault="00164FEB" w:rsidP="00EC1379">
      <w:pPr>
        <w:rPr>
          <w:rFonts w:ascii="Segoe UI" w:hAnsi="Segoe UI" w:cs="Segoe UI"/>
          <w:sz w:val="21"/>
          <w:szCs w:val="21"/>
        </w:rPr>
      </w:pPr>
    </w:p>
    <w:p w14:paraId="5F1E8AC5" w14:textId="77777777" w:rsidR="00F17FE6" w:rsidRPr="00DC3B48" w:rsidRDefault="00F17FE6" w:rsidP="00EC1379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DC3B48">
        <w:rPr>
          <w:rFonts w:ascii="Segoe UI" w:hAnsi="Segoe UI" w:cs="Segoe UI"/>
          <w:sz w:val="21"/>
          <w:szCs w:val="21"/>
        </w:rPr>
        <w:t>_______________________</w:t>
      </w:r>
    </w:p>
    <w:p w14:paraId="31BE81DB" w14:textId="77777777" w:rsidR="00F17FE6" w:rsidRPr="00DC3B48" w:rsidRDefault="00F17FE6" w:rsidP="00EC1379">
      <w:pPr>
        <w:rPr>
          <w:rFonts w:ascii="Segoe UI" w:hAnsi="Segoe UI" w:cs="Segoe UI"/>
          <w:sz w:val="21"/>
          <w:szCs w:val="21"/>
        </w:rPr>
      </w:pPr>
    </w:p>
    <w:p w14:paraId="748883AD" w14:textId="77777777" w:rsidR="00EC1379" w:rsidRPr="00DC3B48" w:rsidRDefault="00EE34B0" w:rsidP="00EC1379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9</w:t>
      </w:r>
      <w:r w:rsidR="00EC1379" w:rsidRPr="00DC3B48">
        <w:rPr>
          <w:rFonts w:ascii="Segoe UI" w:hAnsi="Segoe UI" w:cs="Segoe UI"/>
          <w:sz w:val="21"/>
          <w:szCs w:val="21"/>
        </w:rPr>
        <w:t>. Odgovorna oseba za podpis pogodbe:</w:t>
      </w:r>
    </w:p>
    <w:p w14:paraId="34306AE0" w14:textId="77777777" w:rsidR="00164FEB" w:rsidRPr="00DC3B48" w:rsidRDefault="00164FEB" w:rsidP="000501C2">
      <w:pPr>
        <w:rPr>
          <w:rFonts w:ascii="Segoe UI" w:hAnsi="Segoe UI" w:cs="Segoe UI"/>
          <w:sz w:val="21"/>
          <w:szCs w:val="21"/>
        </w:rPr>
      </w:pPr>
    </w:p>
    <w:p w14:paraId="4F1E1D9D" w14:textId="2489772C" w:rsidR="000501C2" w:rsidRPr="00DC3B48" w:rsidRDefault="00F17FE6" w:rsidP="006E4454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_________________________________________________________________</w:t>
      </w:r>
      <w:r w:rsidR="000964A9" w:rsidRPr="00DC3B48">
        <w:rPr>
          <w:rFonts w:ascii="Segoe UI" w:hAnsi="Segoe UI" w:cs="Segoe UI"/>
          <w:sz w:val="21"/>
          <w:szCs w:val="21"/>
        </w:rPr>
        <w:t>_________________________</w:t>
      </w:r>
      <w:r w:rsidR="00EC1379" w:rsidRPr="00DC3B48">
        <w:rPr>
          <w:rFonts w:ascii="Segoe UI" w:hAnsi="Segoe UI" w:cs="Segoe UI"/>
          <w:sz w:val="21"/>
          <w:szCs w:val="21"/>
        </w:rPr>
        <w:t xml:space="preserve">               </w:t>
      </w:r>
    </w:p>
    <w:p w14:paraId="5E90FC44" w14:textId="77777777" w:rsidR="00DC3B48" w:rsidRPr="00DC3B48" w:rsidRDefault="00EC1379" w:rsidP="000501C2">
      <w:pPr>
        <w:pStyle w:val="Naslov1"/>
        <w:ind w:left="3540" w:firstLine="708"/>
        <w:rPr>
          <w:rFonts w:ascii="Segoe UI Semibold" w:hAnsi="Segoe UI Semibold" w:cs="Segoe UI Semibold"/>
          <w:b w:val="0"/>
          <w:bCs w:val="0"/>
          <w:sz w:val="21"/>
          <w:szCs w:val="21"/>
        </w:rPr>
      </w:pPr>
      <w:r w:rsidRPr="00DC3B48">
        <w:rPr>
          <w:rFonts w:ascii="Segoe UI Semibold" w:hAnsi="Segoe UI Semibold" w:cs="Segoe UI Semibold"/>
          <w:b w:val="0"/>
          <w:bCs w:val="0"/>
          <w:sz w:val="21"/>
          <w:szCs w:val="21"/>
        </w:rPr>
        <w:t xml:space="preserve">         </w:t>
      </w:r>
    </w:p>
    <w:p w14:paraId="5162FC88" w14:textId="610381A2" w:rsidR="00A4748B" w:rsidRPr="00DC3B48" w:rsidRDefault="00EC1379" w:rsidP="00DC3B48">
      <w:pPr>
        <w:pStyle w:val="Naslov1"/>
        <w:ind w:left="4248" w:firstLine="708"/>
        <w:rPr>
          <w:rFonts w:ascii="Segoe UI Semibold" w:hAnsi="Segoe UI Semibold" w:cs="Segoe UI Semibold"/>
          <w:b w:val="0"/>
          <w:bCs w:val="0"/>
          <w:sz w:val="21"/>
          <w:szCs w:val="21"/>
        </w:rPr>
      </w:pPr>
      <w:r w:rsidRPr="00DC3B48">
        <w:rPr>
          <w:rFonts w:ascii="Segoe UI Semibold" w:hAnsi="Segoe UI Semibold" w:cs="Segoe UI Semibold"/>
          <w:b w:val="0"/>
          <w:bCs w:val="0"/>
          <w:sz w:val="21"/>
          <w:szCs w:val="21"/>
        </w:rPr>
        <w:t xml:space="preserve">       Žig in podpis ponudnika:</w:t>
      </w:r>
    </w:p>
    <w:p w14:paraId="3E46CEBB" w14:textId="788F530C" w:rsidR="00A4748B" w:rsidRPr="00DC3B48" w:rsidRDefault="00A4748B">
      <w:pPr>
        <w:rPr>
          <w:rFonts w:ascii="Segoe UI Semibold" w:hAnsi="Segoe UI Semibold" w:cs="Segoe UI Semibold"/>
          <w:sz w:val="21"/>
          <w:szCs w:val="21"/>
        </w:rPr>
      </w:pPr>
    </w:p>
    <w:sectPr w:rsidR="00A4748B" w:rsidRPr="00DC3B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B7"/>
    <w:multiLevelType w:val="hybridMultilevel"/>
    <w:tmpl w:val="301C1C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D224A"/>
    <w:multiLevelType w:val="hybridMultilevel"/>
    <w:tmpl w:val="9E4EA204"/>
    <w:lvl w:ilvl="0" w:tplc="1D605E50">
      <w:start w:val="5"/>
      <w:numFmt w:val="bullet"/>
      <w:lvlText w:val="-"/>
      <w:lvlJc w:val="left"/>
      <w:pPr>
        <w:ind w:left="720" w:hanging="360"/>
      </w:pPr>
      <w:rPr>
        <w:rFonts w:ascii="Segoe UI Semibold" w:eastAsia="Times New Roman" w:hAnsi="Segoe UI Semibold" w:cs="Segoe UI Semibold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CC282C"/>
    <w:multiLevelType w:val="hybridMultilevel"/>
    <w:tmpl w:val="A7D07356"/>
    <w:lvl w:ilvl="0" w:tplc="A4668DF8">
      <w:start w:val="1"/>
      <w:numFmt w:val="none"/>
      <w:pStyle w:val="Slog1"/>
      <w:lvlText w:val="1.00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0190390">
    <w:abstractNumId w:val="2"/>
  </w:num>
  <w:num w:numId="2" w16cid:durableId="169297253">
    <w:abstractNumId w:val="1"/>
  </w:num>
  <w:num w:numId="3" w16cid:durableId="1657807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DF7"/>
    <w:rsid w:val="00042E38"/>
    <w:rsid w:val="000501C2"/>
    <w:rsid w:val="00071B02"/>
    <w:rsid w:val="00076268"/>
    <w:rsid w:val="000964A9"/>
    <w:rsid w:val="000D1BBE"/>
    <w:rsid w:val="00142FD3"/>
    <w:rsid w:val="00164FEB"/>
    <w:rsid w:val="001B7E35"/>
    <w:rsid w:val="001F2A56"/>
    <w:rsid w:val="002665BB"/>
    <w:rsid w:val="0029414B"/>
    <w:rsid w:val="002A4BC1"/>
    <w:rsid w:val="0034508A"/>
    <w:rsid w:val="00375CC7"/>
    <w:rsid w:val="003B2DC1"/>
    <w:rsid w:val="003E4929"/>
    <w:rsid w:val="003E552D"/>
    <w:rsid w:val="004326B9"/>
    <w:rsid w:val="004457D5"/>
    <w:rsid w:val="004738C9"/>
    <w:rsid w:val="00483DF7"/>
    <w:rsid w:val="004A40DC"/>
    <w:rsid w:val="005261F4"/>
    <w:rsid w:val="005315AA"/>
    <w:rsid w:val="0054708B"/>
    <w:rsid w:val="005603A0"/>
    <w:rsid w:val="00582EA6"/>
    <w:rsid w:val="00591513"/>
    <w:rsid w:val="005918D0"/>
    <w:rsid w:val="005A766E"/>
    <w:rsid w:val="005C0B3C"/>
    <w:rsid w:val="005F2755"/>
    <w:rsid w:val="005F5B23"/>
    <w:rsid w:val="00612F00"/>
    <w:rsid w:val="00675578"/>
    <w:rsid w:val="00677B3C"/>
    <w:rsid w:val="00691144"/>
    <w:rsid w:val="006A4639"/>
    <w:rsid w:val="006C6D5C"/>
    <w:rsid w:val="006E4454"/>
    <w:rsid w:val="006E5509"/>
    <w:rsid w:val="00704C43"/>
    <w:rsid w:val="007608A6"/>
    <w:rsid w:val="007745BF"/>
    <w:rsid w:val="00781593"/>
    <w:rsid w:val="007D676A"/>
    <w:rsid w:val="00846B62"/>
    <w:rsid w:val="00856BE5"/>
    <w:rsid w:val="008674DA"/>
    <w:rsid w:val="00876B6C"/>
    <w:rsid w:val="008E4D0D"/>
    <w:rsid w:val="0091769E"/>
    <w:rsid w:val="00A37F7B"/>
    <w:rsid w:val="00A4748B"/>
    <w:rsid w:val="00AC64C0"/>
    <w:rsid w:val="00AD3BBF"/>
    <w:rsid w:val="00AE62A0"/>
    <w:rsid w:val="00B00267"/>
    <w:rsid w:val="00B430F4"/>
    <w:rsid w:val="00B5465C"/>
    <w:rsid w:val="00B82D6A"/>
    <w:rsid w:val="00C20726"/>
    <w:rsid w:val="00C318E5"/>
    <w:rsid w:val="00CC162B"/>
    <w:rsid w:val="00CD2D47"/>
    <w:rsid w:val="00D043DA"/>
    <w:rsid w:val="00D41A3B"/>
    <w:rsid w:val="00DB79D7"/>
    <w:rsid w:val="00DC3B48"/>
    <w:rsid w:val="00DF2798"/>
    <w:rsid w:val="00E4145F"/>
    <w:rsid w:val="00E95AB3"/>
    <w:rsid w:val="00EA441D"/>
    <w:rsid w:val="00EB07DD"/>
    <w:rsid w:val="00EC1379"/>
    <w:rsid w:val="00EC4E1B"/>
    <w:rsid w:val="00ED6CAF"/>
    <w:rsid w:val="00EE34B0"/>
    <w:rsid w:val="00EE4280"/>
    <w:rsid w:val="00F126FC"/>
    <w:rsid w:val="00F1322A"/>
    <w:rsid w:val="00F17FE6"/>
    <w:rsid w:val="00F24D18"/>
    <w:rsid w:val="00F8726C"/>
    <w:rsid w:val="00FC3EF9"/>
    <w:rsid w:val="00FD5256"/>
    <w:rsid w:val="00FE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660D16"/>
  <w15:chartTrackingRefBased/>
  <w15:docId w15:val="{14DAD8CF-E115-48F7-B136-57E7523B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46B62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EC1379"/>
    <w:pPr>
      <w:keepNext/>
      <w:jc w:val="both"/>
      <w:outlineLvl w:val="0"/>
    </w:pPr>
    <w:rPr>
      <w:b/>
      <w:bCs/>
      <w:sz w:val="28"/>
    </w:rPr>
  </w:style>
  <w:style w:type="paragraph" w:styleId="Naslov4">
    <w:name w:val="heading 4"/>
    <w:basedOn w:val="Navaden"/>
    <w:next w:val="Navaden"/>
    <w:link w:val="Naslov4Znak"/>
    <w:qFormat/>
    <w:rsid w:val="00EC1379"/>
    <w:pPr>
      <w:keepNext/>
      <w:jc w:val="center"/>
      <w:outlineLvl w:val="3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591513"/>
    <w:pPr>
      <w:numPr>
        <w:numId w:val="1"/>
      </w:numPr>
    </w:pPr>
    <w:rPr>
      <w:b/>
      <w:color w:val="FF6600"/>
    </w:rPr>
  </w:style>
  <w:style w:type="paragraph" w:styleId="Besedilooblaka">
    <w:name w:val="Balloon Text"/>
    <w:basedOn w:val="Navaden"/>
    <w:link w:val="BesedilooblakaZnak"/>
    <w:rsid w:val="007D67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D676A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A4748B"/>
    <w:rPr>
      <w:b/>
      <w:bC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A4748B"/>
    <w:rPr>
      <w:b/>
      <w:bCs/>
      <w:sz w:val="24"/>
      <w:szCs w:val="24"/>
    </w:rPr>
  </w:style>
  <w:style w:type="paragraph" w:styleId="Odstavekseznama">
    <w:name w:val="List Paragraph"/>
    <w:basedOn w:val="Navaden"/>
    <w:uiPriority w:val="34"/>
    <w:qFormat/>
    <w:rsid w:val="00E414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\David\JN-ZBIRANJE%20PONUDB\Obr-C_PONUDB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Obr-C_PONUDBA</Template>
  <TotalTime>26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okolje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A_Podatki o ponudniku</dc:title>
  <dc:subject/>
  <dc:creator>Občina Vipava</dc:creator>
  <cp:keywords/>
  <dc:description/>
  <cp:lastModifiedBy>Luka Lango</cp:lastModifiedBy>
  <cp:revision>15</cp:revision>
  <cp:lastPrinted>2023-03-20T19:31:00Z</cp:lastPrinted>
  <dcterms:created xsi:type="dcterms:W3CDTF">2022-04-13T08:47:00Z</dcterms:created>
  <dcterms:modified xsi:type="dcterms:W3CDTF">2026-04-01T09:47:00Z</dcterms:modified>
</cp:coreProperties>
</file>